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4DF0F7" w14:textId="5FC49221"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69737F">
        <w:rPr>
          <w:rFonts w:ascii="Corbel" w:hAnsi="Corbel"/>
          <w:bCs/>
          <w:i/>
        </w:rPr>
        <w:t>Załącznik nr 1.5 do Zarządzenia Rektora UR nr 61/2025</w:t>
      </w:r>
    </w:p>
    <w:p w14:paraId="0E21EB2E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46480712" w14:textId="7FEDA70C" w:rsidR="0085747A" w:rsidRDefault="0071620A" w:rsidP="00EA4832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9F7C3E">
        <w:rPr>
          <w:rFonts w:ascii="Corbel" w:hAnsi="Corbel"/>
          <w:i/>
          <w:smallCaps/>
          <w:sz w:val="24"/>
          <w:szCs w:val="24"/>
        </w:rPr>
        <w:t>202</w:t>
      </w:r>
      <w:r w:rsidR="00024407">
        <w:rPr>
          <w:rFonts w:ascii="Corbel" w:hAnsi="Corbel"/>
          <w:i/>
          <w:smallCaps/>
          <w:sz w:val="24"/>
          <w:szCs w:val="24"/>
        </w:rPr>
        <w:t>5</w:t>
      </w:r>
      <w:r w:rsidR="009F7C3E">
        <w:rPr>
          <w:rFonts w:ascii="Corbel" w:hAnsi="Corbel"/>
          <w:i/>
          <w:smallCaps/>
          <w:sz w:val="24"/>
          <w:szCs w:val="24"/>
        </w:rPr>
        <w:t>-202</w:t>
      </w:r>
      <w:r w:rsidR="00024407">
        <w:rPr>
          <w:rFonts w:ascii="Corbel" w:hAnsi="Corbel"/>
          <w:i/>
          <w:smallCaps/>
          <w:sz w:val="24"/>
          <w:szCs w:val="24"/>
        </w:rPr>
        <w:t>8</w:t>
      </w:r>
    </w:p>
    <w:p w14:paraId="54F3C262" w14:textId="15972233" w:rsidR="00445970" w:rsidRPr="00EA4832" w:rsidRDefault="00D173A7" w:rsidP="00C1057A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024407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024407">
        <w:rPr>
          <w:rFonts w:ascii="Corbel" w:hAnsi="Corbel"/>
          <w:sz w:val="20"/>
          <w:szCs w:val="20"/>
        </w:rPr>
        <w:t>8</w:t>
      </w:r>
    </w:p>
    <w:p w14:paraId="2674FA87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0BBC71C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442037DC" w14:textId="77777777" w:rsidTr="48C81EE1">
        <w:tc>
          <w:tcPr>
            <w:tcW w:w="2694" w:type="dxa"/>
            <w:vAlign w:val="center"/>
          </w:tcPr>
          <w:p w14:paraId="6ED2749B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D04CD5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57136D">
              <w:rPr>
                <w:rFonts w:ascii="Corbel" w:hAnsi="Corbel"/>
                <w:b w:val="0"/>
                <w:sz w:val="24"/>
                <w:szCs w:val="24"/>
              </w:rPr>
              <w:t>Usługi na rynkach międzynarodowych</w:t>
            </w:r>
          </w:p>
        </w:tc>
      </w:tr>
      <w:tr w:rsidR="0085747A" w:rsidRPr="009C54AE" w14:paraId="1B5DF1C5" w14:textId="77777777" w:rsidTr="48C81EE1">
        <w:tc>
          <w:tcPr>
            <w:tcW w:w="2694" w:type="dxa"/>
            <w:vAlign w:val="center"/>
          </w:tcPr>
          <w:p w14:paraId="230BBA68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3FAE633" w14:textId="53F23F32" w:rsidR="0085747A" w:rsidRPr="009C54AE" w:rsidRDefault="00D173A7" w:rsidP="48C81EE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8C81EE1">
              <w:rPr>
                <w:rFonts w:ascii="Corbel" w:hAnsi="Corbel"/>
                <w:b w:val="0"/>
                <w:sz w:val="24"/>
                <w:szCs w:val="24"/>
              </w:rPr>
              <w:t>E/I/EUB/C-1.8b</w:t>
            </w:r>
          </w:p>
        </w:tc>
      </w:tr>
      <w:tr w:rsidR="00024407" w:rsidRPr="009C54AE" w14:paraId="5F53B19A" w14:textId="77777777" w:rsidTr="00003055">
        <w:tc>
          <w:tcPr>
            <w:tcW w:w="2694" w:type="dxa"/>
            <w:vAlign w:val="center"/>
          </w:tcPr>
          <w:p w14:paraId="7E10D1BA" w14:textId="77777777" w:rsidR="00024407" w:rsidRPr="009C54AE" w:rsidRDefault="00024407" w:rsidP="00024407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Pr="009C54AE">
              <w:rPr>
                <w:rFonts w:ascii="Corbel" w:hAnsi="Corbel"/>
                <w:sz w:val="24"/>
                <w:szCs w:val="24"/>
              </w:rPr>
              <w:t>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</w:tcPr>
          <w:p w14:paraId="664AD17E" w14:textId="565A7099" w:rsidR="00024407" w:rsidRPr="009C54AE" w:rsidRDefault="00024407" w:rsidP="00024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2FE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024407" w:rsidRPr="009C54AE" w14:paraId="6FB6C6FF" w14:textId="77777777" w:rsidTr="00003055">
        <w:tc>
          <w:tcPr>
            <w:tcW w:w="2694" w:type="dxa"/>
            <w:vAlign w:val="center"/>
          </w:tcPr>
          <w:p w14:paraId="28D15131" w14:textId="77777777" w:rsidR="00024407" w:rsidRPr="009C54AE" w:rsidRDefault="00024407" w:rsidP="0002440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</w:tcPr>
          <w:p w14:paraId="01247C07" w14:textId="6818FEC0" w:rsidR="00024407" w:rsidRPr="009C54AE" w:rsidRDefault="00024407" w:rsidP="0002440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F2FE3"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5D06AE11" w14:textId="77777777" w:rsidTr="48C81EE1">
        <w:tc>
          <w:tcPr>
            <w:tcW w:w="2694" w:type="dxa"/>
            <w:vAlign w:val="center"/>
          </w:tcPr>
          <w:p w14:paraId="51FD162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547C2BC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9C54AE" w14:paraId="61FE2094" w14:textId="77777777" w:rsidTr="48C81EE1">
        <w:tc>
          <w:tcPr>
            <w:tcW w:w="2694" w:type="dxa"/>
            <w:vAlign w:val="center"/>
          </w:tcPr>
          <w:p w14:paraId="6450A11C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418E56" w14:textId="57118EBF" w:rsidR="0085747A" w:rsidRPr="009C54AE" w:rsidRDefault="0017512A" w:rsidP="00D17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</w:t>
            </w:r>
            <w:r w:rsidR="00431AF3"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</w:p>
        </w:tc>
      </w:tr>
      <w:tr w:rsidR="0085747A" w:rsidRPr="009C54AE" w14:paraId="38711A6C" w14:textId="77777777" w:rsidTr="48C81EE1">
        <w:tc>
          <w:tcPr>
            <w:tcW w:w="2694" w:type="dxa"/>
            <w:vAlign w:val="center"/>
          </w:tcPr>
          <w:p w14:paraId="6D34B57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A227F0F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3DBD9D65" w14:textId="77777777" w:rsidTr="48C81EE1">
        <w:tc>
          <w:tcPr>
            <w:tcW w:w="2694" w:type="dxa"/>
            <w:vAlign w:val="center"/>
          </w:tcPr>
          <w:p w14:paraId="660F6F0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9228E64" w14:textId="77777777" w:rsidR="0085747A" w:rsidRPr="009C54AE" w:rsidRDefault="0017512A" w:rsidP="00D17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29ACC5A9" w14:textId="77777777" w:rsidTr="48C81EE1">
        <w:tc>
          <w:tcPr>
            <w:tcW w:w="2694" w:type="dxa"/>
            <w:vAlign w:val="center"/>
          </w:tcPr>
          <w:p w14:paraId="2E4C0A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3634FBCD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III/6</w:t>
            </w:r>
          </w:p>
        </w:tc>
      </w:tr>
      <w:tr w:rsidR="0085747A" w:rsidRPr="009C54AE" w14:paraId="71CDADEC" w14:textId="77777777" w:rsidTr="48C81EE1">
        <w:tc>
          <w:tcPr>
            <w:tcW w:w="2694" w:type="dxa"/>
            <w:vAlign w:val="center"/>
          </w:tcPr>
          <w:p w14:paraId="6427A43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FD46258" w14:textId="77777777" w:rsidR="0085747A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Specjalnościowy do wyboru</w:t>
            </w:r>
          </w:p>
        </w:tc>
      </w:tr>
      <w:tr w:rsidR="00923D7D" w:rsidRPr="009C54AE" w14:paraId="2C0951F7" w14:textId="77777777" w:rsidTr="48C81EE1">
        <w:tc>
          <w:tcPr>
            <w:tcW w:w="2694" w:type="dxa"/>
            <w:vAlign w:val="center"/>
          </w:tcPr>
          <w:p w14:paraId="7A961C69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BCCD4B7" w14:textId="77777777" w:rsidR="00923D7D" w:rsidRPr="009C54AE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CB01DC6" w14:textId="77777777" w:rsidTr="48C81EE1">
        <w:tc>
          <w:tcPr>
            <w:tcW w:w="2694" w:type="dxa"/>
            <w:vAlign w:val="center"/>
          </w:tcPr>
          <w:p w14:paraId="7C9A305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23D81FA" w14:textId="77777777" w:rsidR="0085747A" w:rsidRPr="009C54AE" w:rsidRDefault="00D173A7" w:rsidP="00D173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  <w:tr w:rsidR="0085747A" w:rsidRPr="009C54AE" w14:paraId="4C62BCEA" w14:textId="77777777" w:rsidTr="48C81EE1">
        <w:tc>
          <w:tcPr>
            <w:tcW w:w="2694" w:type="dxa"/>
            <w:vAlign w:val="center"/>
          </w:tcPr>
          <w:p w14:paraId="1B73197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9A57ABF" w14:textId="77777777" w:rsidR="0085747A" w:rsidRPr="009C54AE" w:rsidRDefault="00D173A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Magdalena Cyrek</w:t>
            </w:r>
          </w:p>
        </w:tc>
      </w:tr>
    </w:tbl>
    <w:p w14:paraId="02F63A73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D173A7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5BEAD02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3EFFF69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74157EB7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33ED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DAF9FD8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93E92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536A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F175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600B1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ABE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F061D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6FD7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61E6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88E3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4AC2CEC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B3A66" w14:textId="77777777" w:rsidR="00015B8F" w:rsidRPr="009C54AE" w:rsidRDefault="00D173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81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5E5D5" w14:textId="77777777" w:rsidR="00015B8F" w:rsidRPr="009C54AE" w:rsidRDefault="00D173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EE9A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5A9B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DB93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728A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E84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B1E9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79C4" w14:textId="77777777" w:rsidR="00015B8F" w:rsidRPr="009C54AE" w:rsidRDefault="00D173A7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2C440F9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71B06C7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CC57CBD" w14:textId="77777777" w:rsidR="00C1057A" w:rsidRPr="004D2E34" w:rsidRDefault="00C1057A" w:rsidP="00C1057A">
      <w:pPr>
        <w:pStyle w:val="paragraph"/>
        <w:spacing w:before="0" w:beforeAutospacing="0" w:after="0" w:afterAutospacing="0"/>
        <w:ind w:left="426"/>
        <w:textAlignment w:val="baseline"/>
        <w:rPr>
          <w:rFonts w:ascii="Corbel" w:hAnsi="Corbel" w:cs="Segoe UI"/>
          <w:b/>
          <w:bCs/>
          <w:smallCaps/>
        </w:rPr>
      </w:pPr>
      <w:bookmarkStart w:id="0" w:name="_Hlk58255844"/>
      <w:r w:rsidRPr="004D2E34">
        <w:rPr>
          <w:rStyle w:val="normaltextrun"/>
          <w:rFonts w:ascii="Wingdings" w:eastAsia="Wingdings" w:hAnsi="Wingdings" w:cs="Wingdings"/>
        </w:rPr>
        <w:t></w:t>
      </w:r>
      <w:r w:rsidRPr="004D2E34">
        <w:rPr>
          <w:rStyle w:val="normaltextrun"/>
          <w:rFonts w:ascii="Corbel" w:hAnsi="Corbel" w:cs="Segoe UI"/>
        </w:rPr>
        <w:t> </w:t>
      </w:r>
      <w:r w:rsidRPr="004D2E34">
        <w:rPr>
          <w:rFonts w:ascii="Corbel" w:hAnsi="Corbel"/>
        </w:rPr>
        <w:t>zajęcia w formie tradycyjnej (lub zdalnie z wykorzystaniem platformy Ms </w:t>
      </w:r>
      <w:r w:rsidRPr="004D2E34">
        <w:rPr>
          <w:rStyle w:val="spellingerror"/>
          <w:rFonts w:ascii="Corbel" w:hAnsi="Corbel"/>
        </w:rPr>
        <w:t>Teams)</w:t>
      </w:r>
      <w:r w:rsidRPr="004D2E34">
        <w:rPr>
          <w:rStyle w:val="eop"/>
          <w:rFonts w:ascii="Corbel" w:eastAsia="Calibri" w:hAnsi="Corbel" w:cs="Segoe UI"/>
          <w:b/>
          <w:bCs/>
          <w:smallCaps/>
        </w:rPr>
        <w:t> </w:t>
      </w:r>
    </w:p>
    <w:p w14:paraId="3F4F4ED4" w14:textId="77777777" w:rsidR="00C1057A" w:rsidRDefault="00C1057A" w:rsidP="00C1057A">
      <w:pPr>
        <w:spacing w:after="0" w:line="240" w:lineRule="auto"/>
        <w:ind w:left="426"/>
        <w:rPr>
          <w:rStyle w:val="eop"/>
        </w:rPr>
      </w:pPr>
      <w:r>
        <w:rPr>
          <w:rStyle w:val="normaltextrun"/>
          <w:rFonts w:ascii="Segoe UI Symbol" w:eastAsia="MS Gothic" w:hAnsi="Segoe UI Symbol" w:cs="Segoe UI Symbol"/>
          <w:smallCaps/>
          <w:sz w:val="24"/>
          <w:szCs w:val="24"/>
        </w:rPr>
        <w:t>☐</w:t>
      </w:r>
      <w:r>
        <w:rPr>
          <w:rStyle w:val="normaltextrun"/>
          <w:rFonts w:ascii="Corbel" w:hAnsi="Corbel" w:cs="Segoe UI"/>
          <w:sz w:val="24"/>
          <w:szCs w:val="24"/>
        </w:rPr>
        <w:t> zajęcia realizowane z wykorzystaniem metod i technik kształcenia na odległość</w:t>
      </w:r>
      <w:r>
        <w:rPr>
          <w:rStyle w:val="eop"/>
          <w:rFonts w:ascii="Corbel" w:hAnsi="Corbel" w:cs="Segoe UI"/>
          <w:b/>
          <w:bCs/>
          <w:smallCaps/>
          <w:sz w:val="24"/>
          <w:szCs w:val="24"/>
        </w:rPr>
        <w:t> </w:t>
      </w:r>
      <w:bookmarkEnd w:id="0"/>
    </w:p>
    <w:p w14:paraId="10DA3777" w14:textId="77777777" w:rsidR="00E84AE2" w:rsidRPr="009C54AE" w:rsidRDefault="00E84AE2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1E8E8A6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2E7C6742" w14:textId="0A844702" w:rsidR="00E960BB" w:rsidRDefault="00CD1A42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zaliczenie z oceną</w:t>
      </w:r>
    </w:p>
    <w:p w14:paraId="7592182E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598123E" w14:textId="77777777" w:rsidTr="00745302">
        <w:tc>
          <w:tcPr>
            <w:tcW w:w="9670" w:type="dxa"/>
          </w:tcPr>
          <w:p w14:paraId="00B68850" w14:textId="77777777" w:rsidR="0085747A" w:rsidRPr="009C54AE" w:rsidRDefault="00D173A7" w:rsidP="00D173A7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801D9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Pozytywne zaliczenie z Podstaw makroekonomii, Międzynarodowych stosunków gospodarczych i Teorii usług wskazujące na posiadanie podstawowej wiedzy ekonomicznej w zakresie znajomości mechanizmów rynkowych w uwarunkowaniach gospodarki otwartej, skutków protekcjonizmu i przebiegu procesów liberalizacyjnych oraz specyfiki działalności usługowej, a także tendencji zmian strukturalnych.</w:t>
            </w:r>
          </w:p>
        </w:tc>
      </w:tr>
    </w:tbl>
    <w:p w14:paraId="6600C2AB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38FFF3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13BFE15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334E58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5F564FD9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85747A" w:rsidRPr="009C54AE" w14:paraId="0160D3FC" w14:textId="77777777" w:rsidTr="00923D7D">
        <w:tc>
          <w:tcPr>
            <w:tcW w:w="851" w:type="dxa"/>
            <w:vAlign w:val="center"/>
          </w:tcPr>
          <w:p w14:paraId="0D420F94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A5C48C7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Uświadomienie studentom wpływu 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specyfik</w:t>
            </w: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usług </w:t>
            </w:r>
            <w:r>
              <w:rPr>
                <w:rFonts w:ascii="Corbel" w:hAnsi="Corbel"/>
                <w:b w:val="0"/>
                <w:sz w:val="24"/>
                <w:szCs w:val="24"/>
              </w:rPr>
              <w:t>na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możliwości ich świa</w:t>
            </w:r>
            <w:r>
              <w:rPr>
                <w:rFonts w:ascii="Corbel" w:hAnsi="Corbel"/>
                <w:b w:val="0"/>
                <w:sz w:val="24"/>
                <w:szCs w:val="24"/>
              </w:rPr>
              <w:t>dczenia w skali międzynarodowej.</w:t>
            </w:r>
          </w:p>
        </w:tc>
      </w:tr>
      <w:tr w:rsidR="0085747A" w:rsidRPr="009C54AE" w14:paraId="6C395B78" w14:textId="77777777" w:rsidTr="00923D7D">
        <w:tc>
          <w:tcPr>
            <w:tcW w:w="851" w:type="dxa"/>
            <w:vAlign w:val="center"/>
          </w:tcPr>
          <w:p w14:paraId="7AB12E47" w14:textId="77777777" w:rsidR="0085747A" w:rsidRPr="009C54AE" w:rsidRDefault="00D173A7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7A4961C9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apoznanie studentów ze zmianami jakie zachodzą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na międzynarodowym rynku usług na 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skutek pogłębiającego się procesu globalizacji i integracji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w tym 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działań liberalizujących obrót usługowy w skali globalnej i regionalnej.</w:t>
            </w:r>
          </w:p>
        </w:tc>
      </w:tr>
      <w:tr w:rsidR="0085747A" w:rsidRPr="009C54AE" w14:paraId="3FA1B886" w14:textId="77777777" w:rsidTr="00923D7D">
        <w:tc>
          <w:tcPr>
            <w:tcW w:w="851" w:type="dxa"/>
            <w:vAlign w:val="center"/>
          </w:tcPr>
          <w:p w14:paraId="6F7709BF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44BDC7AB" w14:textId="77777777" w:rsidR="0085747A" w:rsidRPr="009C54AE" w:rsidRDefault="00D173A7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Wykształcenie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umiejętności wykorzystania </w:t>
            </w:r>
            <w:r>
              <w:rPr>
                <w:rFonts w:ascii="Corbel" w:hAnsi="Corbel"/>
                <w:b w:val="0"/>
                <w:sz w:val="24"/>
                <w:szCs w:val="24"/>
              </w:rPr>
              <w:t>wiedzy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teoretyczn</w:t>
            </w:r>
            <w:r>
              <w:rPr>
                <w:rFonts w:ascii="Corbel" w:hAnsi="Corbel"/>
                <w:b w:val="0"/>
                <w:sz w:val="24"/>
                <w:szCs w:val="24"/>
              </w:rPr>
              <w:t>ej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do praktycznej analizy funkcjonowania międzynarodowego rynku usług </w:t>
            </w:r>
            <w:r>
              <w:rPr>
                <w:rFonts w:ascii="Corbel" w:hAnsi="Corbel"/>
                <w:b w:val="0"/>
                <w:sz w:val="24"/>
                <w:szCs w:val="24"/>
              </w:rPr>
              <w:t>w oparciu o dane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statystyczn</w:t>
            </w:r>
            <w:r>
              <w:rPr>
                <w:rFonts w:ascii="Corbel" w:hAnsi="Corbel"/>
                <w:b w:val="0"/>
                <w:sz w:val="24"/>
                <w:szCs w:val="24"/>
              </w:rPr>
              <w:t>e odzwierciedlające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 xml:space="preserve"> przepływ usług w ujęciu zagregowanym i </w:t>
            </w:r>
            <w:r>
              <w:rPr>
                <w:rFonts w:ascii="Corbel" w:hAnsi="Corbel"/>
                <w:b w:val="0"/>
                <w:sz w:val="24"/>
                <w:szCs w:val="24"/>
              </w:rPr>
              <w:t>branżowym</w:t>
            </w:r>
            <w:r w:rsidRPr="00801D92"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3A30B88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23262B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317C42BF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396BBED5" w14:textId="77777777" w:rsidTr="0071620A">
        <w:tc>
          <w:tcPr>
            <w:tcW w:w="1701" w:type="dxa"/>
            <w:vAlign w:val="center"/>
          </w:tcPr>
          <w:p w14:paraId="07196E6F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5AE5204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3B8D5E69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3BD8E88A" w14:textId="77777777" w:rsidTr="005E6E85">
        <w:tc>
          <w:tcPr>
            <w:tcW w:w="1701" w:type="dxa"/>
          </w:tcPr>
          <w:p w14:paraId="7584BF4D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="0085747A" w:rsidRPr="009C54AE">
              <w:rPr>
                <w:rFonts w:ascii="Corbel" w:hAnsi="Corbel"/>
                <w:b w:val="0"/>
                <w:smallCaps w:val="0"/>
                <w:szCs w:val="24"/>
              </w:rPr>
              <w:t>_01</w:t>
            </w:r>
          </w:p>
        </w:tc>
        <w:tc>
          <w:tcPr>
            <w:tcW w:w="6096" w:type="dxa"/>
          </w:tcPr>
          <w:p w14:paraId="00ABE995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Charakteryzuje formy świadczenia usług na rynkach międzynarodowych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5E2CAF4D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K_W01</w:t>
            </w:r>
          </w:p>
          <w:p w14:paraId="734E0353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12E2711B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1419C64B" w14:textId="77777777" w:rsidR="0085747A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</w:tc>
      </w:tr>
      <w:tr w:rsidR="0085747A" w:rsidRPr="009C54AE" w14:paraId="15FB0683" w14:textId="77777777" w:rsidTr="005E6E85">
        <w:tc>
          <w:tcPr>
            <w:tcW w:w="1701" w:type="dxa"/>
          </w:tcPr>
          <w:p w14:paraId="0B5DBFF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269930CE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Rozpoznaje ograniczenia związane z międzynarodowym świadczeniem usług i wskazuje na działania ukierunkowane na minimalizację tych barier.</w:t>
            </w:r>
          </w:p>
        </w:tc>
        <w:tc>
          <w:tcPr>
            <w:tcW w:w="1873" w:type="dxa"/>
          </w:tcPr>
          <w:p w14:paraId="5DF227C6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K_W02</w:t>
            </w:r>
          </w:p>
          <w:p w14:paraId="2DECC813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  <w:p w14:paraId="6FC43F04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K_W05</w:t>
            </w:r>
          </w:p>
          <w:p w14:paraId="56B26C8B" w14:textId="77777777" w:rsidR="0085747A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K_W07</w:t>
            </w:r>
          </w:p>
        </w:tc>
      </w:tr>
      <w:tr w:rsidR="0085747A" w:rsidRPr="009C54AE" w14:paraId="3CE204B8" w14:textId="77777777" w:rsidTr="005E6E85">
        <w:tc>
          <w:tcPr>
            <w:tcW w:w="1701" w:type="dxa"/>
          </w:tcPr>
          <w:p w14:paraId="5A358649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526D8F49" w14:textId="77777777" w:rsidR="0085747A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Analizuje podstawowe tendencje w międzynarodowym świadczeniu usług.</w:t>
            </w:r>
          </w:p>
        </w:tc>
        <w:tc>
          <w:tcPr>
            <w:tcW w:w="1873" w:type="dxa"/>
          </w:tcPr>
          <w:p w14:paraId="501ECB85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K_U01</w:t>
            </w:r>
          </w:p>
          <w:p w14:paraId="48728BA7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6D645371" w14:textId="77777777" w:rsidR="0085747A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</w:tc>
      </w:tr>
      <w:tr w:rsidR="00D173A7" w:rsidRPr="009C54AE" w14:paraId="622793AA" w14:textId="77777777" w:rsidTr="005E6E85">
        <w:tc>
          <w:tcPr>
            <w:tcW w:w="1701" w:type="dxa"/>
          </w:tcPr>
          <w:p w14:paraId="45DBEB9F" w14:textId="77777777" w:rsidR="00D173A7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0EB185E" w14:textId="77777777" w:rsidR="00D173A7" w:rsidRPr="00AF130F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Porządkuje wiedzę z zakresu funkcjonowania międzynarodowych rynków usług i prezentuje wybrany aspekt tej problematyki.</w:t>
            </w:r>
          </w:p>
        </w:tc>
        <w:tc>
          <w:tcPr>
            <w:tcW w:w="1873" w:type="dxa"/>
          </w:tcPr>
          <w:p w14:paraId="76128D4F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AF130F">
              <w:rPr>
                <w:rFonts w:ascii="Corbel" w:hAnsi="Corbel"/>
                <w:b w:val="0"/>
                <w:smallCaps w:val="0"/>
                <w:szCs w:val="24"/>
              </w:rPr>
              <w:t>K_U03</w:t>
            </w:r>
          </w:p>
          <w:p w14:paraId="40C4149F" w14:textId="77777777" w:rsidR="00D173A7" w:rsidRPr="00AF130F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K_U04</w:t>
            </w:r>
          </w:p>
          <w:p w14:paraId="3D57FA98" w14:textId="2DE9B658" w:rsidR="00D173A7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  <w:p w14:paraId="73356318" w14:textId="77777777" w:rsidR="00D173A7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</w:t>
            </w:r>
            <w:r w:rsidRPr="00AF130F">
              <w:rPr>
                <w:rFonts w:ascii="Corbel" w:hAnsi="Corbel"/>
                <w:b w:val="0"/>
                <w:smallCaps w:val="0"/>
                <w:szCs w:val="24"/>
              </w:rPr>
              <w:t>1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</w:t>
            </w:r>
          </w:p>
        </w:tc>
      </w:tr>
      <w:tr w:rsidR="00D173A7" w:rsidRPr="009C54AE" w14:paraId="32AF6B55" w14:textId="77777777" w:rsidTr="005E6E85">
        <w:tc>
          <w:tcPr>
            <w:tcW w:w="1701" w:type="dxa"/>
          </w:tcPr>
          <w:p w14:paraId="2358DC04" w14:textId="77777777" w:rsidR="00D173A7" w:rsidRPr="009C54AE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22FD5794" w14:textId="77777777" w:rsidR="00D173A7" w:rsidRPr="00AF130F" w:rsidRDefault="00D173A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AF130F">
              <w:rPr>
                <w:rFonts w:ascii="Corbel" w:hAnsi="Corbel"/>
                <w:b w:val="0"/>
                <w:smallCaps w:val="0"/>
                <w:szCs w:val="24"/>
              </w:rPr>
              <w:t>racuje w zespole przejmując współodpowiedzialność za efekty działań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73" w:type="dxa"/>
          </w:tcPr>
          <w:p w14:paraId="6C157F3C" w14:textId="77777777" w:rsidR="00D173A7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K_K03</w:t>
            </w:r>
          </w:p>
          <w:p w14:paraId="0FBF2307" w14:textId="77777777" w:rsidR="00D173A7" w:rsidRPr="009C54AE" w:rsidRDefault="00D173A7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14:paraId="0EB560A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F4A29DB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7590489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3B3E8E32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85747A" w:rsidRPr="009C54AE" w14:paraId="19A882BB" w14:textId="77777777" w:rsidTr="00923D7D">
        <w:tc>
          <w:tcPr>
            <w:tcW w:w="9639" w:type="dxa"/>
          </w:tcPr>
          <w:p w14:paraId="69E1E203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10A8892E" w14:textId="77777777" w:rsidTr="00923D7D">
        <w:tc>
          <w:tcPr>
            <w:tcW w:w="9639" w:type="dxa"/>
          </w:tcPr>
          <w:p w14:paraId="70ABFA26" w14:textId="77777777" w:rsidR="0085747A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Istota międzynarodowego rynku usług. Cechy usług a ich zdolność handlowa. Formy i rodzaje wymiany międzynarodowej usług.</w:t>
            </w:r>
          </w:p>
        </w:tc>
      </w:tr>
      <w:tr w:rsidR="0085747A" w:rsidRPr="009C54AE" w14:paraId="141236E7" w14:textId="77777777" w:rsidTr="00923D7D">
        <w:tc>
          <w:tcPr>
            <w:tcW w:w="9639" w:type="dxa"/>
          </w:tcPr>
          <w:p w14:paraId="2CA3697A" w14:textId="77777777" w:rsidR="0085747A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Modelowe ujęcie usług na rynkach międzynarodowych: teorie makro i mikroekonomiczne handlu międzynarodowego, przepływu czynników wytwórczych i modele międzynarodowej wymiany usług.</w:t>
            </w:r>
          </w:p>
        </w:tc>
      </w:tr>
      <w:tr w:rsidR="0085747A" w:rsidRPr="009C54AE" w14:paraId="019EEECC" w14:textId="77777777" w:rsidTr="00923D7D">
        <w:tc>
          <w:tcPr>
            <w:tcW w:w="9639" w:type="dxa"/>
          </w:tcPr>
          <w:p w14:paraId="19D0FDA2" w14:textId="77777777" w:rsidR="0085747A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 xml:space="preserve">Procesy liberalizacji w obrocie usługowym w ramach WTO. Swoboda świadczenia usług w UE. </w:t>
            </w:r>
            <w:r w:rsidRPr="00125ED7">
              <w:rPr>
                <w:rFonts w:ascii="Corbel" w:hAnsi="Corbel"/>
                <w:sz w:val="24"/>
                <w:szCs w:val="24"/>
              </w:rPr>
              <w:lastRenderedPageBreak/>
              <w:t>Liberalizacja handlu usługami w ramach organizacji branżowych, ugrupowań regionalnych i porozumień bilateralnych.</w:t>
            </w:r>
          </w:p>
        </w:tc>
      </w:tr>
      <w:tr w:rsidR="00D173A7" w:rsidRPr="009C54AE" w14:paraId="112B571A" w14:textId="77777777" w:rsidTr="00923D7D">
        <w:tc>
          <w:tcPr>
            <w:tcW w:w="9639" w:type="dxa"/>
          </w:tcPr>
          <w:p w14:paraId="493BAB66" w14:textId="77777777" w:rsidR="00D173A7" w:rsidRPr="009C54AE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lastRenderedPageBreak/>
              <w:t>Eksport i import usług w Polsce i na świecie: skala wymiany, kierunki rodzajowe i geograficzne wymiany międzynarodowej usług.</w:t>
            </w:r>
          </w:p>
        </w:tc>
      </w:tr>
      <w:tr w:rsidR="00D173A7" w:rsidRPr="009C54AE" w14:paraId="4CDB35F2" w14:textId="77777777" w:rsidTr="00923D7D">
        <w:tc>
          <w:tcPr>
            <w:tcW w:w="9639" w:type="dxa"/>
          </w:tcPr>
          <w:p w14:paraId="46B946BA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Formy i motywy internacjonalizacji działań firmy usługowej. Korporacje transnarodowe w usługach. Strategie i orientacje globalne firm usługowych. Ryzyka związane z internacjonalizacją działań firm usługowych.</w:t>
            </w:r>
          </w:p>
        </w:tc>
      </w:tr>
      <w:tr w:rsidR="00D173A7" w:rsidRPr="009C54AE" w14:paraId="7FB2421A" w14:textId="77777777" w:rsidTr="00923D7D">
        <w:tc>
          <w:tcPr>
            <w:tcW w:w="9639" w:type="dxa"/>
          </w:tcPr>
          <w:p w14:paraId="10B15FBB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Bezpośrednie inwestycje zagraniczne w usługach: Czynniki wyboru lokalizacji usług. Inwestycje typu greenfield, fuzje i przejęcia, joint venture i alianse strategiczne w Polsce i na świecie.</w:t>
            </w:r>
          </w:p>
        </w:tc>
      </w:tr>
      <w:tr w:rsidR="00D173A7" w:rsidRPr="009C54AE" w14:paraId="0B9DF029" w14:textId="77777777" w:rsidTr="00923D7D">
        <w:tc>
          <w:tcPr>
            <w:tcW w:w="9639" w:type="dxa"/>
          </w:tcPr>
          <w:p w14:paraId="749ECFFC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>Outsourcing i offshoring usług.</w:t>
            </w:r>
          </w:p>
        </w:tc>
      </w:tr>
      <w:tr w:rsidR="00D173A7" w:rsidRPr="009C54AE" w14:paraId="0515831F" w14:textId="77777777" w:rsidTr="00923D7D">
        <w:tc>
          <w:tcPr>
            <w:tcW w:w="9639" w:type="dxa"/>
          </w:tcPr>
          <w:p w14:paraId="451300E1" w14:textId="77777777" w:rsidR="00D173A7" w:rsidRPr="00125ED7" w:rsidRDefault="00D173A7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125ED7">
              <w:rPr>
                <w:rFonts w:ascii="Corbel" w:hAnsi="Corbel"/>
                <w:sz w:val="24"/>
                <w:szCs w:val="24"/>
              </w:rPr>
              <w:t xml:space="preserve">Analizy branżowe: usługi biznesowe, transportowe, </w:t>
            </w:r>
            <w:proofErr w:type="gramStart"/>
            <w:r w:rsidRPr="00125ED7">
              <w:rPr>
                <w:rFonts w:ascii="Corbel" w:hAnsi="Corbel"/>
                <w:sz w:val="24"/>
                <w:szCs w:val="24"/>
              </w:rPr>
              <w:t>telekomunikacyjne,  finansowe</w:t>
            </w:r>
            <w:proofErr w:type="gramEnd"/>
            <w:r w:rsidRPr="00125ED7">
              <w:rPr>
                <w:rFonts w:ascii="Corbel" w:hAnsi="Corbel"/>
                <w:sz w:val="24"/>
                <w:szCs w:val="24"/>
              </w:rPr>
              <w:t xml:space="preserve"> i ubezpieczeniowe, turystyczne, hotelarskie, gastronomiczne, handlowe, edukacyjne i medyczne na rynku międzynarodowym.</w:t>
            </w:r>
          </w:p>
        </w:tc>
      </w:tr>
    </w:tbl>
    <w:p w14:paraId="2553E56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E94492E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39C83C5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C0020F" w14:textId="77777777" w:rsidR="007070D9" w:rsidRPr="009C54AE" w:rsidRDefault="007070D9" w:rsidP="007070D9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125ED7">
        <w:rPr>
          <w:rFonts w:ascii="Corbel" w:hAnsi="Corbel"/>
          <w:b w:val="0"/>
          <w:smallCaps w:val="0"/>
          <w:szCs w:val="24"/>
        </w:rPr>
        <w:t>Dyskusja moderowana, rozwiązywanie zadań, analiza studium przypadku, praca zespołowa, przygotowywanie referatów prezentowanych z zastosowaniem technik multimedialnych.</w:t>
      </w:r>
    </w:p>
    <w:p w14:paraId="2D7D1B74" w14:textId="77777777" w:rsidR="00E84AE2" w:rsidRPr="00E84AE2" w:rsidRDefault="00E84AE2" w:rsidP="00E84AE2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E84AE2">
        <w:rPr>
          <w:rFonts w:ascii="Corbel" w:hAnsi="Corbel"/>
          <w:b w:val="0"/>
          <w:smallCaps w:val="0"/>
          <w:szCs w:val="24"/>
        </w:rPr>
        <w:t>Istnieje możliwość realizacji zajęć w formie zdalnej z wykorzystaniem platformy MSTeams.</w:t>
      </w:r>
    </w:p>
    <w:p w14:paraId="33930609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5B5965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0D812E2B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FD4DD1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1433BC4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6E2A1A61" w14:textId="77777777" w:rsidTr="00C05F44">
        <w:tc>
          <w:tcPr>
            <w:tcW w:w="1985" w:type="dxa"/>
            <w:vAlign w:val="center"/>
          </w:tcPr>
          <w:p w14:paraId="1FCA338E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B288091" w14:textId="77777777" w:rsidR="0085747A" w:rsidRPr="009C54AE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BD8F412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5D18359F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04CE01DC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7070D9" w:rsidRPr="009C54AE" w14:paraId="5D1CF050" w14:textId="77777777" w:rsidTr="00C05F44">
        <w:tc>
          <w:tcPr>
            <w:tcW w:w="1985" w:type="dxa"/>
          </w:tcPr>
          <w:p w14:paraId="6042E3B0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528" w:type="dxa"/>
          </w:tcPr>
          <w:p w14:paraId="0125B8DF" w14:textId="5F2A6194" w:rsidR="007070D9" w:rsidRPr="00125ED7" w:rsidRDefault="00CD1A42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7070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1F320600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4365EE8A" w14:textId="77777777" w:rsidTr="00C05F44">
        <w:tc>
          <w:tcPr>
            <w:tcW w:w="1985" w:type="dxa"/>
          </w:tcPr>
          <w:p w14:paraId="3A3C08E3" w14:textId="77777777" w:rsidR="007070D9" w:rsidRPr="009C54AE" w:rsidRDefault="007070D9" w:rsidP="007070D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5528" w:type="dxa"/>
          </w:tcPr>
          <w:p w14:paraId="2C2DCA20" w14:textId="5E9CD116" w:rsidR="007070D9" w:rsidRPr="00125ED7" w:rsidRDefault="00CD1A42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</w:t>
            </w:r>
            <w:r w:rsidR="007070D9"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, </w:t>
            </w:r>
            <w:r w:rsidR="007070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73B00969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61130DBD" w14:textId="77777777" w:rsidTr="00C05F44">
        <w:tc>
          <w:tcPr>
            <w:tcW w:w="1985" w:type="dxa"/>
          </w:tcPr>
          <w:p w14:paraId="387D0577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2F477E33" w14:textId="77777777" w:rsidR="007070D9" w:rsidRPr="00125ED7" w:rsidRDefault="007070D9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w grupie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64C12771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3E306624" w14:textId="77777777" w:rsidTr="00C05F44">
        <w:tc>
          <w:tcPr>
            <w:tcW w:w="1985" w:type="dxa"/>
          </w:tcPr>
          <w:p w14:paraId="3302F6E2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3C6132C" w14:textId="77777777" w:rsidR="007070D9" w:rsidRPr="00B238FC" w:rsidRDefault="007070D9" w:rsidP="0067168A">
            <w:pPr>
              <w:pStyle w:val="Punktygwne"/>
              <w:spacing w:before="0" w:after="0"/>
              <w:rPr>
                <w:rFonts w:ascii="Corbel" w:hAnsi="Corbel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eferat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z prezentacją</w:t>
            </w: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praca w grupie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30DA3502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  <w:tr w:rsidR="007070D9" w:rsidRPr="009C54AE" w14:paraId="34343711" w14:textId="77777777" w:rsidTr="00C05F44">
        <w:tc>
          <w:tcPr>
            <w:tcW w:w="1985" w:type="dxa"/>
          </w:tcPr>
          <w:p w14:paraId="61CB59CE" w14:textId="77777777" w:rsidR="007070D9" w:rsidRPr="009C54AE" w:rsidRDefault="007070D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51410ECC" w14:textId="77777777" w:rsidR="007070D9" w:rsidRPr="00125ED7" w:rsidRDefault="007070D9" w:rsidP="0067168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25ED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w grupie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obserwacja w trakcie zajęć</w:t>
            </w:r>
          </w:p>
        </w:tc>
        <w:tc>
          <w:tcPr>
            <w:tcW w:w="2126" w:type="dxa"/>
          </w:tcPr>
          <w:p w14:paraId="47E19594" w14:textId="77777777" w:rsidR="007070D9" w:rsidRPr="00C1057A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1057A">
              <w:rPr>
                <w:rFonts w:ascii="Corbel" w:hAnsi="Corbel"/>
                <w:b w:val="0"/>
                <w:smallCaps w:val="0"/>
                <w:szCs w:val="24"/>
              </w:rPr>
              <w:t>ćw</w:t>
            </w:r>
          </w:p>
        </w:tc>
      </w:tr>
    </w:tbl>
    <w:p w14:paraId="52315B05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7DB279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33495C3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210B547" w14:textId="77777777" w:rsidTr="55522D16">
        <w:tc>
          <w:tcPr>
            <w:tcW w:w="9670" w:type="dxa"/>
          </w:tcPr>
          <w:p w14:paraId="7C9C2665" w14:textId="3491F5BF" w:rsidR="007070D9" w:rsidRDefault="007070D9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</w:rPr>
              <w:t xml:space="preserve">Ocena końcowa z przedmiotu jest wynikiem </w:t>
            </w:r>
            <w:r w:rsidR="00CD1A42">
              <w:rPr>
                <w:rFonts w:ascii="Corbel" w:hAnsi="Corbel"/>
                <w:b w:val="0"/>
                <w:smallCaps w:val="0"/>
              </w:rPr>
              <w:t>kolokwium</w:t>
            </w:r>
            <w:r w:rsidRPr="55522D16">
              <w:rPr>
                <w:rFonts w:ascii="Corbel" w:hAnsi="Corbel"/>
                <w:b w:val="0"/>
                <w:smallCaps w:val="0"/>
              </w:rPr>
              <w:t xml:space="preserve"> pisemnego w postaci testowej. </w:t>
            </w:r>
            <w:r w:rsidR="2224526A" w:rsidRPr="55522D16">
              <w:rPr>
                <w:rFonts w:ascii="Corbel" w:eastAsia="Corbel" w:hAnsi="Corbel" w:cs="Corbel"/>
                <w:b w:val="0"/>
                <w:color w:val="000000" w:themeColor="text1"/>
                <w:szCs w:val="24"/>
              </w:rPr>
              <w:t>S</w:t>
            </w:r>
            <w:r w:rsidR="2224526A" w:rsidRPr="55522D16">
              <w:rPr>
                <w:rFonts w:ascii="Corbel" w:hAnsi="Corbel"/>
                <w:b w:val="0"/>
                <w:smallCaps w:val="0"/>
                <w:szCs w:val="24"/>
              </w:rPr>
              <w:t>tudent otrzymuje ocenę według skali:</w:t>
            </w:r>
          </w:p>
          <w:p w14:paraId="3814184A" w14:textId="599359C8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11-12 pkt: dst</w:t>
            </w:r>
          </w:p>
          <w:p w14:paraId="6447319B" w14:textId="3B047670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13-14 pkt: +dst</w:t>
            </w:r>
          </w:p>
          <w:p w14:paraId="445B6534" w14:textId="32154FFD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15-16 pkt: db</w:t>
            </w:r>
          </w:p>
          <w:p w14:paraId="11337FC3" w14:textId="7778C879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17-18 pkt: +db</w:t>
            </w:r>
          </w:p>
          <w:p w14:paraId="505AF97F" w14:textId="6443B940" w:rsidR="2224526A" w:rsidRDefault="2224526A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  <w:szCs w:val="24"/>
              </w:rPr>
              <w:t>19-20 pkt: bdb</w:t>
            </w:r>
          </w:p>
          <w:p w14:paraId="0D14CD32" w14:textId="77777777" w:rsidR="0085747A" w:rsidRPr="009C54AE" w:rsidRDefault="007070D9" w:rsidP="55522D1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55522D16">
              <w:rPr>
                <w:rFonts w:ascii="Corbel" w:hAnsi="Corbel"/>
                <w:b w:val="0"/>
                <w:smallCaps w:val="0"/>
              </w:rPr>
              <w:t>Zaliczenie ćwiczeń wymaga przygotowania i zaprezentowania referatu, a ostateczna ocena z ćwiczeń uzyskana jest na podstawie oceny referatu skorygowanej przez ocenę aktywności na zajęciach, w tym realizowanych prac grupowych i indywidualnych.</w:t>
            </w:r>
          </w:p>
        </w:tc>
      </w:tr>
    </w:tbl>
    <w:p w14:paraId="060754E4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6250581D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F512D9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76CF8831" w14:textId="77777777" w:rsidTr="003E1941">
        <w:tc>
          <w:tcPr>
            <w:tcW w:w="4962" w:type="dxa"/>
            <w:vAlign w:val="center"/>
          </w:tcPr>
          <w:p w14:paraId="284F10FD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C4B7B8B" w14:textId="7A0528C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431AF3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6BD3BC05" w14:textId="77777777" w:rsidTr="00923D7D">
        <w:tc>
          <w:tcPr>
            <w:tcW w:w="4962" w:type="dxa"/>
          </w:tcPr>
          <w:p w14:paraId="12A8B405" w14:textId="45C654FB" w:rsidR="0085747A" w:rsidRPr="009C54AE" w:rsidRDefault="00C61DC5" w:rsidP="000141DF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6D0ECCCD" w14:textId="77777777" w:rsidR="0085747A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7720CCD4" w14:textId="77777777" w:rsidTr="00923D7D">
        <w:tc>
          <w:tcPr>
            <w:tcW w:w="4962" w:type="dxa"/>
          </w:tcPr>
          <w:p w14:paraId="34E10D3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8C4EB7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58B2BEB" w14:textId="77777777" w:rsidR="00C61DC5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C61DC5" w:rsidRPr="009C54AE" w14:paraId="103DFDD6" w14:textId="77777777" w:rsidTr="00923D7D">
        <w:tc>
          <w:tcPr>
            <w:tcW w:w="4962" w:type="dxa"/>
          </w:tcPr>
          <w:p w14:paraId="13F5A774" w14:textId="6BCD03CD" w:rsidR="00C61DC5" w:rsidRPr="009C54AE" w:rsidRDefault="00C61DC5" w:rsidP="00C1057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  <w:r w:rsidR="00C1057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referatu)</w:t>
            </w:r>
          </w:p>
        </w:tc>
        <w:tc>
          <w:tcPr>
            <w:tcW w:w="4677" w:type="dxa"/>
          </w:tcPr>
          <w:p w14:paraId="5225D3DF" w14:textId="77777777" w:rsidR="00C61DC5" w:rsidRPr="009C54AE" w:rsidRDefault="003761AF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41</w:t>
            </w:r>
          </w:p>
        </w:tc>
      </w:tr>
      <w:tr w:rsidR="0085747A" w:rsidRPr="009C54AE" w14:paraId="3BDE5786" w14:textId="77777777" w:rsidTr="00923D7D">
        <w:tc>
          <w:tcPr>
            <w:tcW w:w="4962" w:type="dxa"/>
          </w:tcPr>
          <w:p w14:paraId="353FBCD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693BF2CB" w14:textId="77777777" w:rsidR="0085747A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3536559B" w14:textId="77777777" w:rsidTr="00923D7D">
        <w:tc>
          <w:tcPr>
            <w:tcW w:w="4962" w:type="dxa"/>
          </w:tcPr>
          <w:p w14:paraId="5BD07A3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7EE1F5E" w14:textId="77777777" w:rsidR="0085747A" w:rsidRPr="009C54AE" w:rsidRDefault="007070D9" w:rsidP="00431AF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07EE9D6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1FDD7802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E51A0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C7C723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252C08C5" w14:textId="77777777" w:rsidTr="00431AF3">
        <w:trPr>
          <w:trHeight w:val="397"/>
        </w:trPr>
        <w:tc>
          <w:tcPr>
            <w:tcW w:w="2359" w:type="pct"/>
          </w:tcPr>
          <w:p w14:paraId="7D36F02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3FA7D891" w14:textId="77777777" w:rsidR="0085747A" w:rsidRPr="009C54AE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55B4F00A" w14:textId="77777777" w:rsidTr="00431AF3">
        <w:trPr>
          <w:trHeight w:val="397"/>
        </w:trPr>
        <w:tc>
          <w:tcPr>
            <w:tcW w:w="2359" w:type="pct"/>
          </w:tcPr>
          <w:p w14:paraId="25593C1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6B6325FB" w14:textId="77777777" w:rsidR="0085747A" w:rsidRPr="009C54AE" w:rsidRDefault="007070D9" w:rsidP="00431AF3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1969922B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21929A2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1A5ECD33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162354AA" w14:textId="77777777" w:rsidTr="78F3ED0E">
        <w:trPr>
          <w:trHeight w:val="397"/>
        </w:trPr>
        <w:tc>
          <w:tcPr>
            <w:tcW w:w="5000" w:type="pct"/>
          </w:tcPr>
          <w:p w14:paraId="41F2CA7D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A4EE74B" w14:textId="0C618CD1" w:rsidR="007070D9" w:rsidRPr="007070D9" w:rsidRDefault="007070D9" w:rsidP="00C1057A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7070D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Kłosiński K.A, Światowy rynek usług w początkach XXI wieku, PWE, Warszawa 2011.</w:t>
            </w:r>
          </w:p>
          <w:p w14:paraId="600BDF77" w14:textId="03EB83B4" w:rsidR="00551972" w:rsidRDefault="00551972" w:rsidP="00C1057A">
            <w:pPr>
              <w:pStyle w:val="Punktygwne"/>
              <w:numPr>
                <w:ilvl w:val="0"/>
                <w:numId w:val="3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Rymarczyk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Biznes mi</w:t>
            </w:r>
            <w:r w:rsidR="002346C8"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ę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dzynarodowy</w:t>
            </w:r>
            <w:r w:rsid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PWE, </w:t>
            </w:r>
            <w:r w:rsidR="002346C8"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Warszawa 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2012.</w:t>
            </w:r>
          </w:p>
          <w:p w14:paraId="4288D36A" w14:textId="10213860" w:rsidR="007070D9" w:rsidRPr="009C54AE" w:rsidRDefault="002346C8" w:rsidP="00C1057A">
            <w:pPr>
              <w:pStyle w:val="Punktygwne"/>
              <w:numPr>
                <w:ilvl w:val="0"/>
                <w:numId w:val="2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ą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browska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(red.),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Liberalizacja rynku us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ł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ug UE a innowacyjno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konkurencyjno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ść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polskich przedsi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ę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biorstw us</w:t>
            </w:r>
            <w:r w:rsidRPr="002346C8">
              <w:rPr>
                <w:rFonts w:ascii="Corbel" w:hAnsi="Corbel" w:hint="eastAsia"/>
                <w:b w:val="0"/>
                <w:smallCaps w:val="0"/>
                <w:color w:val="000000"/>
                <w:szCs w:val="24"/>
              </w:rPr>
              <w:t>ł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ugowych, PWE, Warszawa </w:t>
            </w:r>
            <w:r w:rsidRPr="002346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2018.</w:t>
            </w:r>
          </w:p>
        </w:tc>
      </w:tr>
      <w:tr w:rsidR="0085747A" w:rsidRPr="009C54AE" w14:paraId="633CB739" w14:textId="77777777" w:rsidTr="78F3ED0E">
        <w:trPr>
          <w:trHeight w:val="397"/>
        </w:trPr>
        <w:tc>
          <w:tcPr>
            <w:tcW w:w="5000" w:type="pct"/>
          </w:tcPr>
          <w:p w14:paraId="6473B85A" w14:textId="77777777" w:rsidR="0085747A" w:rsidRDefault="0085747A" w:rsidP="78F3ED0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Literatura uzupełniająca: </w:t>
            </w:r>
          </w:p>
          <w:p w14:paraId="0D92A91A" w14:textId="33E7F4F4" w:rsidR="002346C8" w:rsidRPr="002346C8" w:rsidRDefault="374A49D6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Cyrek M., Międzynarodowy obrót usługowy w Unii Europejskiej, “EuroExpress” 7, 2015/2016, </w:t>
            </w:r>
            <w:r w:rsidR="0A53C1C9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s. 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1–3. </w:t>
            </w:r>
          </w:p>
          <w:p w14:paraId="4674302F" w14:textId="73D10F77" w:rsidR="002346C8" w:rsidRPr="002346C8" w:rsidRDefault="002346C8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Drela K., Malkowska A., Zieziula J., Handel zagraniczny: obroty towarowe i usługowe Polski w ujęciu regionalnym: wybrane zagadnienia, Wydawnictwo Naukowe Uniwersytetu Szczecińskiego, Szczecin 2019.</w:t>
            </w:r>
          </w:p>
          <w:p w14:paraId="2E15C53E" w14:textId="364B2DC2" w:rsidR="007070D9" w:rsidRPr="007070D9" w:rsidRDefault="72C30062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Jastrzębska W., Cyrek M., Kata R., Wosiek M., Strefa euro w świetle teorii optymalnego obszaru walutowego – między wizją a realiami, CeDeWu.pl, Warszawa 2016.</w:t>
            </w:r>
          </w:p>
          <w:p w14:paraId="3E90CB98" w14:textId="7D274A1C" w:rsidR="007070D9" w:rsidRPr="007070D9" w:rsidRDefault="72C30062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Kata R., Cyrek M., Wosiek M., Potocki T., Jastrzębska W., Strefa euro – między sceptycyzmem a realizmem, CeDeWu.pl, Warszawa 2015. </w:t>
            </w:r>
          </w:p>
          <w:p w14:paraId="72694C98" w14:textId="6752FDD2" w:rsidR="007070D9" w:rsidRPr="007070D9" w:rsidRDefault="007070D9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Lichniak I. (red.), Serwicyzacja polskiej gospodarki, Oficyna Wydawnicza SGH w Warszawie, Warszawa 2010.</w:t>
            </w:r>
          </w:p>
          <w:p w14:paraId="4CAC5509" w14:textId="75E03F9F" w:rsidR="00C82DDF" w:rsidRDefault="00C82DDF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Malik R., Lokalizacja w offshoringu usług, CeDeWu.PL, Warszawa 2016.</w:t>
            </w:r>
          </w:p>
          <w:p w14:paraId="7A45CFAA" w14:textId="76C68524" w:rsidR="00832F1F" w:rsidRPr="009C54AE" w:rsidRDefault="00C82DDF" w:rsidP="00C1057A">
            <w:pPr>
              <w:pStyle w:val="Punktygwne"/>
              <w:numPr>
                <w:ilvl w:val="0"/>
                <w:numId w:val="5"/>
              </w:numPr>
              <w:spacing w:before="0" w:after="0"/>
              <w:ind w:left="426"/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</w:pP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Szypulewska-Porczyńska A., 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Budowa rynku wewnętrznego usług w Unii Europejskiej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,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Oficyna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 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Wydawnicza Szkoła Główna Handlowa, </w:t>
            </w:r>
            <w:r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 xml:space="preserve">Warszawa </w:t>
            </w:r>
            <w:r w:rsidR="00832F1F" w:rsidRPr="78F3ED0E">
              <w:rPr>
                <w:rFonts w:ascii="Corbel" w:hAnsi="Corbel"/>
                <w:b w:val="0"/>
                <w:smallCaps w:val="0"/>
                <w:color w:val="000000" w:themeColor="text1"/>
                <w:szCs w:val="24"/>
              </w:rPr>
              <w:t>2013.</w:t>
            </w:r>
          </w:p>
        </w:tc>
      </w:tr>
    </w:tbl>
    <w:p w14:paraId="2B4DF953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962A30A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815B830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158C8D" w14:textId="77777777" w:rsidR="000D4E23" w:rsidRDefault="000D4E23" w:rsidP="00C16ABF">
      <w:pPr>
        <w:spacing w:after="0" w:line="240" w:lineRule="auto"/>
      </w:pPr>
      <w:r>
        <w:separator/>
      </w:r>
    </w:p>
  </w:endnote>
  <w:endnote w:type="continuationSeparator" w:id="0">
    <w:p w14:paraId="53A9318B" w14:textId="77777777" w:rsidR="000D4E23" w:rsidRDefault="000D4E23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B98BA5" w14:textId="77777777" w:rsidR="000D4E23" w:rsidRDefault="000D4E23" w:rsidP="00C16ABF">
      <w:pPr>
        <w:spacing w:after="0" w:line="240" w:lineRule="auto"/>
      </w:pPr>
      <w:r>
        <w:separator/>
      </w:r>
    </w:p>
  </w:footnote>
  <w:footnote w:type="continuationSeparator" w:id="0">
    <w:p w14:paraId="681B7263" w14:textId="77777777" w:rsidR="000D4E23" w:rsidRDefault="000D4E23" w:rsidP="00C16ABF">
      <w:pPr>
        <w:spacing w:after="0" w:line="240" w:lineRule="auto"/>
      </w:pPr>
      <w:r>
        <w:continuationSeparator/>
      </w:r>
    </w:p>
  </w:footnote>
  <w:footnote w:id="1">
    <w:p w14:paraId="5D2AEFA0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633215"/>
    <w:multiLevelType w:val="hybridMultilevel"/>
    <w:tmpl w:val="BEDEC5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173244"/>
    <w:multiLevelType w:val="hybridMultilevel"/>
    <w:tmpl w:val="94120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687EC8"/>
    <w:multiLevelType w:val="hybridMultilevel"/>
    <w:tmpl w:val="94120F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AC5A61"/>
    <w:multiLevelType w:val="hybridMultilevel"/>
    <w:tmpl w:val="1278EF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6781331">
    <w:abstractNumId w:val="1"/>
  </w:num>
  <w:num w:numId="2" w16cid:durableId="833035656">
    <w:abstractNumId w:val="2"/>
  </w:num>
  <w:num w:numId="3" w16cid:durableId="38167031">
    <w:abstractNumId w:val="0"/>
  </w:num>
  <w:num w:numId="4" w16cid:durableId="285353782">
    <w:abstractNumId w:val="4"/>
  </w:num>
  <w:num w:numId="5" w16cid:durableId="1855606521">
    <w:abstractNumId w:val="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41DF"/>
    <w:rsid w:val="00015B8F"/>
    <w:rsid w:val="00022ECE"/>
    <w:rsid w:val="00024407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4E23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92F37"/>
    <w:rsid w:val="001A6C8E"/>
    <w:rsid w:val="001A70D2"/>
    <w:rsid w:val="001D657B"/>
    <w:rsid w:val="001D7B54"/>
    <w:rsid w:val="001E0209"/>
    <w:rsid w:val="001E6EA2"/>
    <w:rsid w:val="001F2CA2"/>
    <w:rsid w:val="002144C0"/>
    <w:rsid w:val="00215FA7"/>
    <w:rsid w:val="0022477D"/>
    <w:rsid w:val="002278A9"/>
    <w:rsid w:val="002336F9"/>
    <w:rsid w:val="002346C8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5848"/>
    <w:rsid w:val="002D73D4"/>
    <w:rsid w:val="002F02A3"/>
    <w:rsid w:val="002F4ABE"/>
    <w:rsid w:val="003018BA"/>
    <w:rsid w:val="0030395F"/>
    <w:rsid w:val="00305C92"/>
    <w:rsid w:val="003151C5"/>
    <w:rsid w:val="00332655"/>
    <w:rsid w:val="003343CF"/>
    <w:rsid w:val="00346FE9"/>
    <w:rsid w:val="0034759A"/>
    <w:rsid w:val="003503F6"/>
    <w:rsid w:val="003530DD"/>
    <w:rsid w:val="00363F78"/>
    <w:rsid w:val="003761AF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AF3"/>
    <w:rsid w:val="00431D5C"/>
    <w:rsid w:val="004362C6"/>
    <w:rsid w:val="00437FA2"/>
    <w:rsid w:val="00445970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2E34"/>
    <w:rsid w:val="004D5282"/>
    <w:rsid w:val="004F1551"/>
    <w:rsid w:val="004F55A3"/>
    <w:rsid w:val="0050496F"/>
    <w:rsid w:val="00513B6F"/>
    <w:rsid w:val="00516FFC"/>
    <w:rsid w:val="00517C63"/>
    <w:rsid w:val="005363C4"/>
    <w:rsid w:val="00536BDE"/>
    <w:rsid w:val="00543ACC"/>
    <w:rsid w:val="00551972"/>
    <w:rsid w:val="0056696D"/>
    <w:rsid w:val="00576375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29CC"/>
    <w:rsid w:val="00696477"/>
    <w:rsid w:val="0069737F"/>
    <w:rsid w:val="006B1155"/>
    <w:rsid w:val="006D050F"/>
    <w:rsid w:val="006D1AB0"/>
    <w:rsid w:val="006D6139"/>
    <w:rsid w:val="006E5D65"/>
    <w:rsid w:val="006F1282"/>
    <w:rsid w:val="006F1FBC"/>
    <w:rsid w:val="006F31E2"/>
    <w:rsid w:val="00706544"/>
    <w:rsid w:val="007070D9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A62"/>
    <w:rsid w:val="00763BF1"/>
    <w:rsid w:val="00766FD4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4155"/>
    <w:rsid w:val="0081554D"/>
    <w:rsid w:val="0081707E"/>
    <w:rsid w:val="00832F1F"/>
    <w:rsid w:val="008449B3"/>
    <w:rsid w:val="00851BA2"/>
    <w:rsid w:val="00852C93"/>
    <w:rsid w:val="008552A2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D57EF"/>
    <w:rsid w:val="009E0543"/>
    <w:rsid w:val="009E3B41"/>
    <w:rsid w:val="009F3C5C"/>
    <w:rsid w:val="009F4610"/>
    <w:rsid w:val="009F7C3E"/>
    <w:rsid w:val="00A00ECC"/>
    <w:rsid w:val="00A155EE"/>
    <w:rsid w:val="00A2245B"/>
    <w:rsid w:val="00A232ED"/>
    <w:rsid w:val="00A30110"/>
    <w:rsid w:val="00A36899"/>
    <w:rsid w:val="00A371F6"/>
    <w:rsid w:val="00A43BF6"/>
    <w:rsid w:val="00A51E82"/>
    <w:rsid w:val="00A53FA5"/>
    <w:rsid w:val="00A54817"/>
    <w:rsid w:val="00A601C8"/>
    <w:rsid w:val="00A60799"/>
    <w:rsid w:val="00A84C85"/>
    <w:rsid w:val="00A97DE1"/>
    <w:rsid w:val="00AA7210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C797F"/>
    <w:rsid w:val="00BD3869"/>
    <w:rsid w:val="00BD66E9"/>
    <w:rsid w:val="00BD6FF4"/>
    <w:rsid w:val="00BF2C41"/>
    <w:rsid w:val="00C058B4"/>
    <w:rsid w:val="00C05F44"/>
    <w:rsid w:val="00C1057A"/>
    <w:rsid w:val="00C131B5"/>
    <w:rsid w:val="00C16ABF"/>
    <w:rsid w:val="00C170AE"/>
    <w:rsid w:val="00C26CB7"/>
    <w:rsid w:val="00C324C1"/>
    <w:rsid w:val="00C36992"/>
    <w:rsid w:val="00C45D75"/>
    <w:rsid w:val="00C56036"/>
    <w:rsid w:val="00C61DC5"/>
    <w:rsid w:val="00C67E92"/>
    <w:rsid w:val="00C70A26"/>
    <w:rsid w:val="00C766DF"/>
    <w:rsid w:val="00C82DDF"/>
    <w:rsid w:val="00C94B98"/>
    <w:rsid w:val="00CA2B96"/>
    <w:rsid w:val="00CA5089"/>
    <w:rsid w:val="00CA56E5"/>
    <w:rsid w:val="00CD1A42"/>
    <w:rsid w:val="00CD6897"/>
    <w:rsid w:val="00CE5BAC"/>
    <w:rsid w:val="00CF25BE"/>
    <w:rsid w:val="00CF78ED"/>
    <w:rsid w:val="00D02B25"/>
    <w:rsid w:val="00D02EBA"/>
    <w:rsid w:val="00D173A7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A6057"/>
    <w:rsid w:val="00DC6D0C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84AE2"/>
    <w:rsid w:val="00E960BB"/>
    <w:rsid w:val="00EA2074"/>
    <w:rsid w:val="00EA4832"/>
    <w:rsid w:val="00EA4E9D"/>
    <w:rsid w:val="00EB3AF8"/>
    <w:rsid w:val="00EC3047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940C7"/>
    <w:rsid w:val="00F974DA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14EC1F3"/>
    <w:rsid w:val="07F8941C"/>
    <w:rsid w:val="0A53C1C9"/>
    <w:rsid w:val="0FC02D03"/>
    <w:rsid w:val="1053ECF3"/>
    <w:rsid w:val="13708DCA"/>
    <w:rsid w:val="13EC7630"/>
    <w:rsid w:val="174BD353"/>
    <w:rsid w:val="1FA8DAF2"/>
    <w:rsid w:val="2186A9A2"/>
    <w:rsid w:val="2224526A"/>
    <w:rsid w:val="22E07BB4"/>
    <w:rsid w:val="27D5208B"/>
    <w:rsid w:val="2817FF7B"/>
    <w:rsid w:val="2B4C7614"/>
    <w:rsid w:val="2B9B888D"/>
    <w:rsid w:val="2EA09FB9"/>
    <w:rsid w:val="2F644C01"/>
    <w:rsid w:val="307CEEB5"/>
    <w:rsid w:val="30CFE22B"/>
    <w:rsid w:val="36362DC6"/>
    <w:rsid w:val="36A7E3AF"/>
    <w:rsid w:val="374A49D6"/>
    <w:rsid w:val="46332933"/>
    <w:rsid w:val="46497A19"/>
    <w:rsid w:val="47CEF994"/>
    <w:rsid w:val="48C81EE1"/>
    <w:rsid w:val="546EF700"/>
    <w:rsid w:val="55522D16"/>
    <w:rsid w:val="6C156A06"/>
    <w:rsid w:val="6D10BD7A"/>
    <w:rsid w:val="71E72CF8"/>
    <w:rsid w:val="72C30062"/>
    <w:rsid w:val="78F3ED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DE3D1"/>
  <w15:docId w15:val="{A05CA033-BBC5-4BEC-A54F-F04733609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customStyle="1" w:styleId="paragraph">
    <w:name w:val="paragraph"/>
    <w:basedOn w:val="Normalny"/>
    <w:rsid w:val="00C1057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rsid w:val="00C1057A"/>
  </w:style>
  <w:style w:type="character" w:customStyle="1" w:styleId="spellingerror">
    <w:name w:val="spellingerror"/>
    <w:basedOn w:val="Domylnaczcionkaakapitu"/>
    <w:rsid w:val="00C1057A"/>
  </w:style>
  <w:style w:type="character" w:customStyle="1" w:styleId="eop">
    <w:name w:val="eop"/>
    <w:basedOn w:val="Domylnaczcionkaakapitu"/>
    <w:rsid w:val="00C1057A"/>
  </w:style>
  <w:style w:type="character" w:styleId="Odwoaniedokomentarza">
    <w:name w:val="annotation reference"/>
    <w:basedOn w:val="Domylnaczcionkaakapitu"/>
    <w:uiPriority w:val="99"/>
    <w:semiHidden/>
    <w:unhideWhenUsed/>
    <w:rsid w:val="00EB3AF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B3AF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B3AF8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B3AF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B3AF8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7173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C5716E6-CE37-43F1-8C8E-B1B9D28F8F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58BF71-CA40-41CD-86F8-8B713D4A5DE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E5FBD20-E90B-4230-A6B4-408B85626B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6976C0B-D64E-4577-B093-878AE06C36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4</TotalTime>
  <Pages>1</Pages>
  <Words>1106</Words>
  <Characters>6638</Characters>
  <Application>Microsoft Office Word</Application>
  <DocSecurity>0</DocSecurity>
  <Lines>55</Lines>
  <Paragraphs>15</Paragraphs>
  <ScaleCrop>false</ScaleCrop>
  <Company>Hewlett-Packard Company</Company>
  <LinksUpToDate>false</LinksUpToDate>
  <CharactersWithSpaces>7729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31</cp:revision>
  <cp:lastPrinted>2019-02-06T12:12:00Z</cp:lastPrinted>
  <dcterms:created xsi:type="dcterms:W3CDTF">2020-09-30T13:29:00Z</dcterms:created>
  <dcterms:modified xsi:type="dcterms:W3CDTF">2025-06-27T08:58:00Z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